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FFEC9" w14:textId="77777777" w:rsidR="00D6233C" w:rsidRPr="002C3BDD" w:rsidRDefault="00D6233C" w:rsidP="00CB201C">
      <w:pPr>
        <w:tabs>
          <w:tab w:val="left" w:pos="1134"/>
          <w:tab w:val="left" w:pos="1418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bookmarkStart w:id="0" w:name="_GoBack"/>
      <w:bookmarkEnd w:id="0"/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1-0040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762E5629" w14:textId="77777777" w:rsidR="00D6233C" w:rsidRDefault="00D6233C" w:rsidP="00D6233C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3-279</w:t>
      </w:r>
    </w:p>
    <w:p w14:paraId="6291445F" w14:textId="77777777" w:rsidR="007F438C" w:rsidRPr="002C3BDD" w:rsidRDefault="007F438C" w:rsidP="007F438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9C926" w14:textId="77777777" w:rsidR="00CB201C" w:rsidRDefault="00CB201C">
      <w:r>
        <w:separator/>
      </w:r>
    </w:p>
  </w:endnote>
  <w:endnote w:type="continuationSeparator" w:id="0">
    <w:p w14:paraId="04B56DB9" w14:textId="77777777" w:rsidR="00CB201C" w:rsidRDefault="00CB201C">
      <w:r>
        <w:continuationSeparator/>
      </w:r>
    </w:p>
  </w:endnote>
  <w:endnote w:type="continuationNotice" w:id="1">
    <w:p w14:paraId="0E2AD4B1" w14:textId="77777777" w:rsidR="00F61279" w:rsidRDefault="00F612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CB201C" w:rsidRPr="00001218" w:rsidRDefault="00CB201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CB201C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CB201C" w:rsidRPr="005A785E" w:rsidRDefault="00CB201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CB201C" w:rsidRPr="00A1445A" w:rsidRDefault="00CB201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CB201C" w:rsidRPr="00FC6CF0" w:rsidRDefault="00CB201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EAF0F" w14:textId="77777777" w:rsidR="00CB201C" w:rsidRDefault="00CB201C">
      <w:r>
        <w:separator/>
      </w:r>
    </w:p>
  </w:footnote>
  <w:footnote w:type="continuationSeparator" w:id="0">
    <w:p w14:paraId="2B5B4F04" w14:textId="77777777" w:rsidR="00CB201C" w:rsidRDefault="00CB201C">
      <w:r>
        <w:continuationSeparator/>
      </w:r>
    </w:p>
  </w:footnote>
  <w:footnote w:type="continuationNotice" w:id="1">
    <w:p w14:paraId="4A9BB828" w14:textId="77777777" w:rsidR="00F61279" w:rsidRDefault="00F612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CB201C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CB201C" w:rsidRPr="00A04B00" w:rsidRDefault="00CB201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CB201C" w:rsidRPr="00A04B00" w:rsidRDefault="00CB201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B201C" w:rsidRPr="00A04B00" w:rsidRDefault="00CB201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CB201C" w:rsidRPr="00C0552D" w:rsidRDefault="00CB201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CB201C" w:rsidRPr="00C0552D" w:rsidRDefault="00CB201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CB201C" w:rsidRPr="00A1445A" w:rsidRDefault="00CB201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CB201C" w:rsidRPr="00A1445A" w:rsidRDefault="00CB201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CB201C" w:rsidRPr="00A1445A" w:rsidRDefault="00CB201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CB201C" w:rsidRDefault="00CB201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CB201C" w:rsidRPr="00A1445A" w:rsidRDefault="00CB20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B201C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B201C" w:rsidRPr="009F4AF4" w:rsidRDefault="00CB201C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B201C" w:rsidRPr="009F4AF4" w:rsidRDefault="00CB201C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B201C" w:rsidRPr="009F4AF4" w:rsidRDefault="00CB201C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2.08</w:t>
          </w:r>
        </w:p>
      </w:tc>
    </w:tr>
  </w:tbl>
  <w:p w14:paraId="7DE6B521" w14:textId="77777777" w:rsidR="00CB201C" w:rsidRPr="00FC6CF0" w:rsidRDefault="00CB201C" w:rsidP="00001218">
    <w:pPr>
      <w:pStyle w:val="Glava"/>
      <w:rPr>
        <w:rFonts w:cs="Arial"/>
        <w:sz w:val="2"/>
        <w:szCs w:val="2"/>
      </w:rPr>
    </w:pPr>
  </w:p>
  <w:p w14:paraId="16BFB5D1" w14:textId="77777777" w:rsidR="00CB201C" w:rsidRPr="00FC6CF0" w:rsidRDefault="00CB201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3564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4A2D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12DC7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3F34"/>
    <w:rsid w:val="007F438C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46C28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B201C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33C"/>
    <w:rsid w:val="00D625CE"/>
    <w:rsid w:val="00D7020A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1279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42B4EAE-452C-422B-9BA3-C333517D7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994D1DF-EECF-44AB-B46A-E42FE879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15</cp:revision>
  <cp:lastPrinted>2016-06-20T06:30:00Z</cp:lastPrinted>
  <dcterms:created xsi:type="dcterms:W3CDTF">2018-07-24T11:48:00Z</dcterms:created>
  <dcterms:modified xsi:type="dcterms:W3CDTF">2023-07-28T08:15:00Z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